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0E938" w14:textId="77777777" w:rsidR="005842B9" w:rsidRDefault="005842B9" w:rsidP="0040376D">
      <w:pPr>
        <w:rPr>
          <w:rFonts w:cs="Arial"/>
        </w:rPr>
      </w:pPr>
    </w:p>
    <w:p w14:paraId="0F8DCD38" w14:textId="6E57D5E2" w:rsidR="0040376D" w:rsidRDefault="0040376D" w:rsidP="0040376D">
      <w:pPr>
        <w:rPr>
          <w:rFonts w:cs="Arial"/>
        </w:rPr>
      </w:pPr>
      <w:r w:rsidRPr="00C17EDF">
        <w:rPr>
          <w:rFonts w:cs="Arial"/>
        </w:rPr>
        <w:t>Številka:</w:t>
      </w:r>
      <w:r w:rsidR="005842B9" w:rsidRPr="00C17EDF">
        <w:rPr>
          <w:rFonts w:cs="Arial"/>
        </w:rPr>
        <w:t xml:space="preserve"> </w:t>
      </w:r>
      <w:r w:rsidR="002411D9" w:rsidRPr="00C17EDF">
        <w:rPr>
          <w:rFonts w:cs="Arial"/>
        </w:rPr>
        <w:t>7</w:t>
      </w:r>
      <w:r w:rsidR="00114CB9">
        <w:rPr>
          <w:rFonts w:cs="Arial"/>
        </w:rPr>
        <w:t>9</w:t>
      </w:r>
      <w:r w:rsidR="00BB698E" w:rsidRPr="00C17EDF">
        <w:rPr>
          <w:rFonts w:cs="Arial"/>
        </w:rPr>
        <w:t>.2026</w:t>
      </w:r>
    </w:p>
    <w:p w14:paraId="15DABAB3" w14:textId="77777777" w:rsidR="00E146B4" w:rsidRDefault="00E146B4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</w:p>
    <w:p w14:paraId="6DC63042" w14:textId="5C35C530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2479"/>
        <w:gridCol w:w="2835"/>
        <w:gridCol w:w="2268"/>
        <w:gridCol w:w="2551"/>
        <w:gridCol w:w="2268"/>
        <w:gridCol w:w="1777"/>
      </w:tblGrid>
      <w:tr w:rsidR="00EF5909" w14:paraId="5ED57C67" w14:textId="77777777" w:rsidTr="00D52AB5">
        <w:trPr>
          <w:gridAfter w:val="1"/>
          <w:wAfter w:w="1777" w:type="dxa"/>
          <w:trHeight w:val="311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F26D" w14:textId="77777777" w:rsidR="00EF5909" w:rsidRDefault="00EF59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0A74" w14:textId="77777777" w:rsidR="00EF5909" w:rsidRDefault="00EF59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C93A" w14:textId="77777777" w:rsidR="00EF5909" w:rsidRDefault="00EF59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7BAE" w14:textId="77777777" w:rsidR="00EF5909" w:rsidRDefault="00EF59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923D" w14:textId="77777777" w:rsidR="00EF5909" w:rsidRDefault="00EF59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E157" w14:textId="77777777" w:rsidR="00EF5909" w:rsidRDefault="00EF59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</w:tr>
      <w:tr w:rsidR="00153DA8" w14:paraId="632BD435" w14:textId="77777777" w:rsidTr="00D52AB5">
        <w:trPr>
          <w:gridAfter w:val="1"/>
          <w:wAfter w:w="1777" w:type="dxa"/>
          <w:trHeight w:val="567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654B" w14:textId="77777777" w:rsidR="00153DA8" w:rsidRDefault="00153DA8">
            <w:pPr>
              <w:rPr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4E14" w14:textId="77777777" w:rsidR="00153DA8" w:rsidRDefault="00153D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sodelujočega podjetja</w:t>
            </w:r>
          </w:p>
          <w:p w14:paraId="41C67DB7" w14:textId="6EC11588" w:rsidR="00153DA8" w:rsidRDefault="00153DA8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AEDE" w14:textId="77777777" w:rsidR="00153DA8" w:rsidRDefault="00153D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storitve </w:t>
            </w:r>
          </w:p>
          <w:p w14:paraId="652E6F3C" w14:textId="77777777" w:rsidR="00153DA8" w:rsidRDefault="00153DA8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color w:val="A6A6A6" w:themeColor="background1" w:themeShade="A6"/>
                <w:sz w:val="18"/>
                <w:szCs w:val="18"/>
              </w:rPr>
              <w:t>(ki jo bo izvedlo sodelujoče podjetje)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42EA" w14:textId="77777777" w:rsidR="00153DA8" w:rsidRDefault="00153D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Delež, ki bo izveden s strani sodelujočega podjetja</w:t>
            </w:r>
          </w:p>
          <w:p w14:paraId="3E09D6FC" w14:textId="77777777" w:rsidR="00153DA8" w:rsidRDefault="00153D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626F" w14:textId="77777777" w:rsidR="00153DA8" w:rsidRDefault="00153D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Neposredno plačilo </w:t>
            </w:r>
          </w:p>
          <w:p w14:paraId="2391EA7B" w14:textId="77777777" w:rsidR="00153DA8" w:rsidRDefault="00153DA8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(DA/NE, izpolni se samo za </w:t>
            </w:r>
            <w:proofErr w:type="spellStart"/>
            <w:r>
              <w:rPr>
                <w:i/>
                <w:color w:val="A6A6A6" w:themeColor="background1" w:themeShade="A6"/>
                <w:sz w:val="18"/>
                <w:szCs w:val="18"/>
              </w:rPr>
              <w:t>soponudnika</w:t>
            </w:r>
            <w:proofErr w:type="spellEnd"/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 in/ali podizvajalca)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4654" w14:textId="77777777" w:rsidR="00153DA8" w:rsidRDefault="00153D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Potrditev</w:t>
            </w:r>
          </w:p>
          <w:p w14:paraId="56DFCF98" w14:textId="77777777" w:rsidR="00153DA8" w:rsidRDefault="00153DA8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153DA8" w14:paraId="0FBA4432" w14:textId="77777777" w:rsidTr="00D52AB5">
        <w:trPr>
          <w:gridAfter w:val="1"/>
          <w:wAfter w:w="1777" w:type="dxa"/>
          <w:trHeight w:val="293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D4DD" w14:textId="77777777" w:rsidR="00153DA8" w:rsidRDefault="00153D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Glavni ponudnik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B84D" w14:textId="77777777" w:rsidR="00153DA8" w:rsidRDefault="00153DA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6D5" w14:textId="77777777" w:rsidR="00153DA8" w:rsidRDefault="00153DA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9072" w14:textId="77777777" w:rsidR="00153DA8" w:rsidRDefault="00153DA8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9E841CC" w14:textId="77777777" w:rsidR="00153DA8" w:rsidRDefault="00153D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E312DE4" w14:textId="77777777" w:rsidR="00153DA8" w:rsidRDefault="00153DA8">
            <w:pPr>
              <w:rPr>
                <w:sz w:val="20"/>
                <w:szCs w:val="20"/>
              </w:rPr>
            </w:pPr>
          </w:p>
        </w:tc>
      </w:tr>
      <w:tr w:rsidR="00153DA8" w14:paraId="43C0049D" w14:textId="77777777" w:rsidTr="00D52AB5">
        <w:trPr>
          <w:gridAfter w:val="1"/>
          <w:wAfter w:w="1777" w:type="dxa"/>
          <w:trHeight w:val="283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E6C3" w14:textId="77777777" w:rsidR="00153DA8" w:rsidRDefault="00153DA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2314" w14:textId="77777777" w:rsidR="00153DA8" w:rsidRDefault="00153DA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6AB7" w14:textId="77777777" w:rsidR="00153DA8" w:rsidRDefault="00153DA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CE04" w14:textId="77777777" w:rsidR="00153DA8" w:rsidRDefault="00153DA8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39A2" w14:textId="77777777" w:rsidR="00153DA8" w:rsidRDefault="00153D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CEF3" w14:textId="77777777" w:rsidR="00153DA8" w:rsidRDefault="00153DA8">
            <w:pPr>
              <w:rPr>
                <w:sz w:val="20"/>
                <w:szCs w:val="20"/>
              </w:rPr>
            </w:pPr>
          </w:p>
        </w:tc>
      </w:tr>
      <w:tr w:rsidR="00153DA8" w14:paraId="74734B34" w14:textId="77777777" w:rsidTr="00D52AB5">
        <w:trPr>
          <w:gridAfter w:val="1"/>
          <w:wAfter w:w="1777" w:type="dxa"/>
          <w:trHeight w:val="273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C7B0" w14:textId="77777777" w:rsidR="00153DA8" w:rsidRDefault="00153D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Podizvajalec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43FD" w14:textId="77777777" w:rsidR="00153DA8" w:rsidRDefault="00153DA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049" w14:textId="77777777" w:rsidR="00153DA8" w:rsidRDefault="00153DA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28A1" w14:textId="77777777" w:rsidR="00153DA8" w:rsidRDefault="00153DA8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88EB" w14:textId="77777777" w:rsidR="00153DA8" w:rsidRDefault="00153DA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96CE" w14:textId="77777777" w:rsidR="00153DA8" w:rsidRDefault="00153DA8">
            <w:pPr>
              <w:rPr>
                <w:sz w:val="20"/>
                <w:szCs w:val="20"/>
              </w:rPr>
            </w:pPr>
          </w:p>
        </w:tc>
      </w:tr>
      <w:tr w:rsidR="00EF5909" w14:paraId="27969977" w14:textId="77777777" w:rsidTr="00D52AB5">
        <w:trPr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18F917" w14:textId="77777777" w:rsidR="00EF5909" w:rsidRDefault="00EF5909">
            <w:pPr>
              <w:rPr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71889C0" w14:textId="77777777" w:rsidR="00EF5909" w:rsidRDefault="00EF590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4C89" w14:textId="77777777" w:rsidR="00EF5909" w:rsidRDefault="00EF590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 (</w:t>
            </w:r>
            <w:proofErr w:type="spellStart"/>
            <w:r>
              <w:rPr>
                <w:sz w:val="20"/>
                <w:szCs w:val="20"/>
              </w:rPr>
              <w:t>max</w:t>
            </w:r>
            <w:proofErr w:type="spellEnd"/>
            <w:r>
              <w:rPr>
                <w:sz w:val="20"/>
                <w:szCs w:val="20"/>
              </w:rPr>
              <w:t>. 100%):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100B" w14:textId="77777777" w:rsidR="00EF5909" w:rsidRDefault="00EF5909">
            <w:pPr>
              <w:rPr>
                <w:sz w:val="20"/>
                <w:szCs w:val="20"/>
              </w:rPr>
            </w:pPr>
          </w:p>
        </w:tc>
        <w:tc>
          <w:tcPr>
            <w:tcW w:w="659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363B87" w14:textId="77777777" w:rsidR="00EF5909" w:rsidRDefault="00EF5909">
            <w:pPr>
              <w:rPr>
                <w:sz w:val="20"/>
                <w:szCs w:val="20"/>
              </w:rPr>
            </w:pPr>
          </w:p>
        </w:tc>
      </w:tr>
    </w:tbl>
    <w:p w14:paraId="0D7A642C" w14:textId="589552E3" w:rsidR="0040376D" w:rsidRDefault="0040376D" w:rsidP="0040376D">
      <w:pPr>
        <w:pStyle w:val="Pripombabesedilo"/>
      </w:pPr>
    </w:p>
    <w:p w14:paraId="71685A5A" w14:textId="77777777" w:rsidR="00E146B4" w:rsidRPr="002F7CAF" w:rsidRDefault="00E146B4" w:rsidP="00E146B4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4B5F3484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E6E95AE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1370F301" w14:textId="77777777" w:rsidR="00E146B4" w:rsidRPr="002F7CAF" w:rsidRDefault="00E146B4" w:rsidP="00E146B4">
      <w:pPr>
        <w:ind w:left="360" w:right="7"/>
        <w:jc w:val="both"/>
        <w:rPr>
          <w:rFonts w:cs="Arial"/>
          <w:sz w:val="18"/>
          <w:szCs w:val="18"/>
        </w:rPr>
      </w:pPr>
    </w:p>
    <w:p w14:paraId="6F272914" w14:textId="77777777" w:rsidR="00E146B4" w:rsidRPr="006A4216" w:rsidRDefault="00E146B4" w:rsidP="00E146B4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C5FDB8D" w14:textId="77777777" w:rsidR="00E146B4" w:rsidRPr="00F17503" w:rsidRDefault="00E146B4" w:rsidP="00E146B4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147690A9" w14:textId="77777777" w:rsidR="00E146B4" w:rsidRPr="006A4216" w:rsidRDefault="00E146B4" w:rsidP="00E146B4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23984E1B" w14:textId="77777777" w:rsidR="00E146B4" w:rsidRPr="00184A2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24F929D1" w14:textId="77777777" w:rsidR="00E146B4" w:rsidRPr="00EF563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05C5FFC3" w14:textId="77777777" w:rsidR="00E146B4" w:rsidRPr="00F17503" w:rsidRDefault="00E146B4" w:rsidP="00E146B4">
      <w:pPr>
        <w:pStyle w:val="Pripombabesedilo"/>
        <w:ind w:left="357"/>
        <w:rPr>
          <w:rFonts w:cs="Arial"/>
          <w:sz w:val="18"/>
          <w:szCs w:val="18"/>
        </w:rPr>
      </w:pPr>
    </w:p>
    <w:p w14:paraId="17F17E3C" w14:textId="77777777" w:rsidR="00E146B4" w:rsidRPr="00EF5632" w:rsidRDefault="00E146B4" w:rsidP="00E146B4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26848596" w14:textId="77777777" w:rsidR="00E146B4" w:rsidRDefault="00E146B4" w:rsidP="00E146B4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45059166" w14:textId="77777777" w:rsidR="00E146B4" w:rsidRDefault="00E146B4" w:rsidP="00E146B4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1A7E1F5" w14:textId="77777777" w:rsidR="00E146B4" w:rsidRDefault="00E146B4" w:rsidP="00E146B4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09416B3" w14:textId="77777777" w:rsidR="00E146B4" w:rsidRDefault="00E146B4" w:rsidP="00E146B4">
      <w:pPr>
        <w:pStyle w:val="Telobesedila"/>
        <w:spacing w:after="120"/>
        <w:rPr>
          <w:rFonts w:cs="Arial"/>
          <w:i/>
          <w:iCs/>
          <w:sz w:val="20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146B4" w:rsidSect="00170D16">
      <w:footerReference w:type="default" r:id="rId11"/>
      <w:headerReference w:type="first" r:id="rId12"/>
      <w:footerReference w:type="first" r:id="rId13"/>
      <w:pgSz w:w="16838" w:h="11906" w:orient="landscape"/>
      <w:pgMar w:top="1135" w:right="1418" w:bottom="1418" w:left="1418" w:header="284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85928" w14:textId="77777777" w:rsidR="00667DF0" w:rsidRDefault="00667DF0">
      <w:r>
        <w:separator/>
      </w:r>
    </w:p>
  </w:endnote>
  <w:endnote w:type="continuationSeparator" w:id="0">
    <w:p w14:paraId="372F6838" w14:textId="77777777" w:rsidR="00667DF0" w:rsidRDefault="00667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170531A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B494B" w14:textId="470633B3" w:rsidR="005329FA" w:rsidRPr="00DC613E" w:rsidRDefault="005329FA" w:rsidP="005329FA">
    <w:pPr>
      <w:pStyle w:val="Noga"/>
    </w:pPr>
    <w:r>
      <w:rPr>
        <w:noProof/>
        <w14:ligatures w14:val="standardContextual"/>
      </w:rPr>
      <w:drawing>
        <wp:inline distT="0" distB="0" distL="0" distR="0" wp14:anchorId="6B82F1DD" wp14:editId="1985928A">
          <wp:extent cx="1341147" cy="356870"/>
          <wp:effectExtent l="0" t="0" r="0" b="5080"/>
          <wp:docPr id="19209107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10147" name="Slika 912101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481" cy="37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</w:t>
    </w:r>
    <w:r w:rsidR="009536B0">
      <w:t xml:space="preserve">                                                                                 </w:t>
    </w:r>
    <w:r>
      <w:t xml:space="preserve">     </w:t>
    </w:r>
    <w:r>
      <w:rPr>
        <w:noProof/>
        <w14:ligatures w14:val="standardContextual"/>
      </w:rPr>
      <w:drawing>
        <wp:inline distT="0" distB="0" distL="0" distR="0" wp14:anchorId="3453774C" wp14:editId="01147D2C">
          <wp:extent cx="2174603" cy="354150"/>
          <wp:effectExtent l="0" t="0" r="0" b="8255"/>
          <wp:docPr id="1886670605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373899" w14:textId="77777777" w:rsidR="005329FA" w:rsidRPr="00EB6048" w:rsidRDefault="005329FA" w:rsidP="005329FA">
    <w:pPr>
      <w:pStyle w:val="Noga"/>
    </w:pPr>
  </w:p>
  <w:p w14:paraId="3816A81C" w14:textId="77777777" w:rsidR="00370866" w:rsidRPr="007A0845" w:rsidRDefault="00370866" w:rsidP="007A084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DAAF6" w14:textId="77777777" w:rsidR="00667DF0" w:rsidRDefault="00667DF0">
      <w:r>
        <w:separator/>
      </w:r>
    </w:p>
  </w:footnote>
  <w:footnote w:type="continuationSeparator" w:id="0">
    <w:p w14:paraId="5E4828EC" w14:textId="77777777" w:rsidR="00667DF0" w:rsidRDefault="00667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79" w:type="dxa"/>
      <w:tblInd w:w="38" w:type="dxa"/>
      <w:tblLayout w:type="fixed"/>
      <w:tblLook w:val="01E0" w:firstRow="1" w:lastRow="1" w:firstColumn="1" w:lastColumn="1" w:noHBand="0" w:noVBand="0"/>
    </w:tblPr>
    <w:tblGrid>
      <w:gridCol w:w="4498"/>
      <w:gridCol w:w="959"/>
      <w:gridCol w:w="8822"/>
    </w:tblGrid>
    <w:tr w:rsidR="00C83F88" w:rsidRPr="00A1445A" w14:paraId="676A7BC9" w14:textId="77777777" w:rsidTr="00016039">
      <w:tc>
        <w:tcPr>
          <w:tcW w:w="4498" w:type="dxa"/>
          <w:tcBorders>
            <w:bottom w:val="single" w:sz="4" w:space="0" w:color="auto"/>
          </w:tcBorders>
        </w:tcPr>
        <w:p w14:paraId="4A62945A" w14:textId="77777777" w:rsidR="00C83F88" w:rsidRPr="00C0552D" w:rsidRDefault="00C83F88" w:rsidP="00C83F88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7BA649F1" wp14:editId="356F9890">
                <wp:extent cx="1382573" cy="400218"/>
                <wp:effectExtent l="0" t="0" r="8255" b="0"/>
                <wp:docPr id="684751742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416" cy="4053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9" w:type="dxa"/>
          <w:tcBorders>
            <w:bottom w:val="single" w:sz="4" w:space="0" w:color="auto"/>
          </w:tcBorders>
        </w:tcPr>
        <w:p w14:paraId="42E21FC8" w14:textId="77777777" w:rsidR="00C83F88" w:rsidRPr="00A1445A" w:rsidRDefault="00C83F88" w:rsidP="00C83F88">
          <w:pPr>
            <w:jc w:val="center"/>
            <w:rPr>
              <w:rFonts w:cs="Arial"/>
              <w:color w:val="000000"/>
            </w:rPr>
          </w:pPr>
        </w:p>
      </w:tc>
      <w:tc>
        <w:tcPr>
          <w:tcW w:w="8822" w:type="dxa"/>
          <w:tcBorders>
            <w:bottom w:val="single" w:sz="4" w:space="0" w:color="auto"/>
          </w:tcBorders>
          <w:vAlign w:val="bottom"/>
        </w:tcPr>
        <w:p w14:paraId="77EA0263" w14:textId="46207775" w:rsidR="00C83F88" w:rsidRPr="00A1445A" w:rsidRDefault="00C83F88" w:rsidP="00C83F88">
          <w:pPr>
            <w:tabs>
              <w:tab w:val="left" w:pos="1309"/>
            </w:tabs>
            <w:jc w:val="right"/>
            <w:rPr>
              <w:rFonts w:cs="Arial"/>
              <w:color w:val="000000"/>
              <w:sz w:val="20"/>
              <w:szCs w:val="20"/>
            </w:rPr>
          </w:pPr>
        </w:p>
      </w:tc>
    </w:tr>
    <w:tr w:rsidR="00C83F88" w:rsidRPr="00D25C18" w14:paraId="09A28A76" w14:textId="77777777" w:rsidTr="00016039">
      <w:tc>
        <w:tcPr>
          <w:tcW w:w="4498" w:type="dxa"/>
          <w:tcBorders>
            <w:top w:val="single" w:sz="4" w:space="0" w:color="auto"/>
          </w:tcBorders>
        </w:tcPr>
        <w:p w14:paraId="7B1BB68B" w14:textId="5C6135CF" w:rsidR="00C83F88" w:rsidRPr="0019099D" w:rsidRDefault="001E629A" w:rsidP="00C83F8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 </w:t>
          </w:r>
          <w:r w:rsidR="00C83F88">
            <w:rPr>
              <w:rFonts w:cs="Arial"/>
              <w:color w:val="000000"/>
              <w:sz w:val="16"/>
              <w:szCs w:val="16"/>
            </w:rPr>
            <w:t>POSTOPEK - STORITEV</w:t>
          </w:r>
        </w:p>
      </w:tc>
      <w:tc>
        <w:tcPr>
          <w:tcW w:w="959" w:type="dxa"/>
          <w:tcBorders>
            <w:top w:val="single" w:sz="4" w:space="0" w:color="auto"/>
          </w:tcBorders>
        </w:tcPr>
        <w:p w14:paraId="7136DB3E" w14:textId="77777777" w:rsidR="00C83F88" w:rsidRPr="00D25C18" w:rsidRDefault="00C83F88" w:rsidP="00C83F88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8822" w:type="dxa"/>
          <w:tcBorders>
            <w:top w:val="single" w:sz="4" w:space="0" w:color="auto"/>
          </w:tcBorders>
        </w:tcPr>
        <w:p w14:paraId="6085D754" w14:textId="052AFD47" w:rsidR="00C83F88" w:rsidRPr="00D25C18" w:rsidRDefault="00C83F88" w:rsidP="00016039">
          <w:pPr>
            <w:tabs>
              <w:tab w:val="center" w:pos="2045"/>
              <w:tab w:val="right" w:pos="8565"/>
            </w:tabs>
            <w:ind w:left="627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ab/>
          </w:r>
          <w:r w:rsidR="00016039">
            <w:rPr>
              <w:rFonts w:cs="Arial"/>
              <w:sz w:val="16"/>
              <w:szCs w:val="16"/>
            </w:rPr>
            <w:t xml:space="preserve">   </w:t>
          </w:r>
          <w:r>
            <w:rPr>
              <w:rFonts w:cs="Arial"/>
              <w:sz w:val="16"/>
              <w:szCs w:val="16"/>
            </w:rPr>
            <w:tab/>
          </w:r>
          <w:r w:rsidRPr="00D25C18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5</w:t>
          </w:r>
        </w:p>
      </w:tc>
    </w:tr>
  </w:tbl>
  <w:p w14:paraId="3BA67548" w14:textId="77777777" w:rsidR="00C83F88" w:rsidRPr="00FC6CF0" w:rsidRDefault="00C83F88" w:rsidP="00C83F88">
    <w:pPr>
      <w:pStyle w:val="Glava"/>
      <w:rPr>
        <w:rFonts w:cs="Arial"/>
        <w:sz w:val="2"/>
        <w:szCs w:val="2"/>
      </w:rPr>
    </w:pPr>
  </w:p>
  <w:p w14:paraId="7BEE2FA2" w14:textId="77777777" w:rsidR="00C83F88" w:rsidRPr="00FC6CF0" w:rsidRDefault="00C83F88" w:rsidP="00C83F88">
    <w:pPr>
      <w:pStyle w:val="Glava"/>
      <w:rPr>
        <w:rFonts w:cs="Arial"/>
        <w:sz w:val="2"/>
        <w:szCs w:val="2"/>
      </w:rPr>
    </w:pPr>
  </w:p>
  <w:p w14:paraId="5814F1FB" w14:textId="77777777" w:rsidR="00370866" w:rsidRPr="00C83F88" w:rsidRDefault="00370866" w:rsidP="00C83F8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35822954">
    <w:abstractNumId w:val="4"/>
  </w:num>
  <w:num w:numId="2" w16cid:durableId="430050129">
    <w:abstractNumId w:val="6"/>
  </w:num>
  <w:num w:numId="3" w16cid:durableId="1596089561">
    <w:abstractNumId w:val="3"/>
  </w:num>
  <w:num w:numId="4" w16cid:durableId="1315715845">
    <w:abstractNumId w:val="1"/>
  </w:num>
  <w:num w:numId="5" w16cid:durableId="751590174">
    <w:abstractNumId w:val="5"/>
  </w:num>
  <w:num w:numId="6" w16cid:durableId="1410427244">
    <w:abstractNumId w:val="0"/>
  </w:num>
  <w:num w:numId="7" w16cid:durableId="230622396">
    <w:abstractNumId w:val="9"/>
  </w:num>
  <w:num w:numId="8" w16cid:durableId="180895634">
    <w:abstractNumId w:val="7"/>
  </w:num>
  <w:num w:numId="9" w16cid:durableId="1644388255">
    <w:abstractNumId w:val="2"/>
  </w:num>
  <w:num w:numId="10" w16cid:durableId="3021280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16039"/>
    <w:rsid w:val="00036A6D"/>
    <w:rsid w:val="000412BC"/>
    <w:rsid w:val="00041EB9"/>
    <w:rsid w:val="00042D0E"/>
    <w:rsid w:val="00046CE2"/>
    <w:rsid w:val="0005065F"/>
    <w:rsid w:val="000576FB"/>
    <w:rsid w:val="00070BBE"/>
    <w:rsid w:val="00081A3F"/>
    <w:rsid w:val="000901AD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14CB9"/>
    <w:rsid w:val="00123242"/>
    <w:rsid w:val="0012533E"/>
    <w:rsid w:val="00130503"/>
    <w:rsid w:val="001314C1"/>
    <w:rsid w:val="001352C1"/>
    <w:rsid w:val="0014021F"/>
    <w:rsid w:val="00144B8D"/>
    <w:rsid w:val="00153DA8"/>
    <w:rsid w:val="00155AA9"/>
    <w:rsid w:val="00166414"/>
    <w:rsid w:val="0016702B"/>
    <w:rsid w:val="00170D16"/>
    <w:rsid w:val="0017296F"/>
    <w:rsid w:val="00172A91"/>
    <w:rsid w:val="00174BFE"/>
    <w:rsid w:val="00183318"/>
    <w:rsid w:val="001A192F"/>
    <w:rsid w:val="001A7BD0"/>
    <w:rsid w:val="001D16E0"/>
    <w:rsid w:val="001D694D"/>
    <w:rsid w:val="001E629A"/>
    <w:rsid w:val="001F6F0F"/>
    <w:rsid w:val="0020233B"/>
    <w:rsid w:val="00213ABA"/>
    <w:rsid w:val="00227FB0"/>
    <w:rsid w:val="00231CFA"/>
    <w:rsid w:val="002331F9"/>
    <w:rsid w:val="00235E41"/>
    <w:rsid w:val="002411D9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3D4"/>
    <w:rsid w:val="002D6A3C"/>
    <w:rsid w:val="002E1329"/>
    <w:rsid w:val="002E2FD3"/>
    <w:rsid w:val="002E4789"/>
    <w:rsid w:val="002E5045"/>
    <w:rsid w:val="002E6B63"/>
    <w:rsid w:val="002F0041"/>
    <w:rsid w:val="002F68A9"/>
    <w:rsid w:val="002F7CAF"/>
    <w:rsid w:val="00301033"/>
    <w:rsid w:val="00301589"/>
    <w:rsid w:val="00315EE6"/>
    <w:rsid w:val="00324C4C"/>
    <w:rsid w:val="003259E0"/>
    <w:rsid w:val="00325D8B"/>
    <w:rsid w:val="00326834"/>
    <w:rsid w:val="0035043A"/>
    <w:rsid w:val="0036587C"/>
    <w:rsid w:val="00367250"/>
    <w:rsid w:val="00370866"/>
    <w:rsid w:val="0037231D"/>
    <w:rsid w:val="00390FA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2782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A3037"/>
    <w:rsid w:val="004B065E"/>
    <w:rsid w:val="004D2C20"/>
    <w:rsid w:val="004D58EC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29FA"/>
    <w:rsid w:val="00537622"/>
    <w:rsid w:val="00545AC9"/>
    <w:rsid w:val="005608A6"/>
    <w:rsid w:val="005724B4"/>
    <w:rsid w:val="005753D9"/>
    <w:rsid w:val="0058399F"/>
    <w:rsid w:val="005842B9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17ECB"/>
    <w:rsid w:val="006315C1"/>
    <w:rsid w:val="00632E1F"/>
    <w:rsid w:val="0065152F"/>
    <w:rsid w:val="00652A92"/>
    <w:rsid w:val="00662D8F"/>
    <w:rsid w:val="0066332D"/>
    <w:rsid w:val="00667DF0"/>
    <w:rsid w:val="00670A28"/>
    <w:rsid w:val="00670D1D"/>
    <w:rsid w:val="006724DF"/>
    <w:rsid w:val="006773E0"/>
    <w:rsid w:val="00695AB6"/>
    <w:rsid w:val="006C3E73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56CE1"/>
    <w:rsid w:val="00764E83"/>
    <w:rsid w:val="00767A5A"/>
    <w:rsid w:val="0077067D"/>
    <w:rsid w:val="007765C5"/>
    <w:rsid w:val="00780396"/>
    <w:rsid w:val="0078319E"/>
    <w:rsid w:val="00783525"/>
    <w:rsid w:val="00791343"/>
    <w:rsid w:val="00792CFF"/>
    <w:rsid w:val="00797F61"/>
    <w:rsid w:val="007A0845"/>
    <w:rsid w:val="007C4FDF"/>
    <w:rsid w:val="007D302C"/>
    <w:rsid w:val="007D4174"/>
    <w:rsid w:val="007E0866"/>
    <w:rsid w:val="007E31E3"/>
    <w:rsid w:val="007F3757"/>
    <w:rsid w:val="007F4AC2"/>
    <w:rsid w:val="00813C36"/>
    <w:rsid w:val="008155E7"/>
    <w:rsid w:val="00824D1D"/>
    <w:rsid w:val="00825DB6"/>
    <w:rsid w:val="00833AC6"/>
    <w:rsid w:val="00843739"/>
    <w:rsid w:val="00847017"/>
    <w:rsid w:val="00855E4D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531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6B0"/>
    <w:rsid w:val="00953938"/>
    <w:rsid w:val="00961B7F"/>
    <w:rsid w:val="00965BB4"/>
    <w:rsid w:val="009A46DA"/>
    <w:rsid w:val="009B0FC7"/>
    <w:rsid w:val="009B2700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0CA6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36866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321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0FEA"/>
    <w:rsid w:val="00B74AE2"/>
    <w:rsid w:val="00B86392"/>
    <w:rsid w:val="00B9309E"/>
    <w:rsid w:val="00B930C3"/>
    <w:rsid w:val="00BA2C4A"/>
    <w:rsid w:val="00BB3939"/>
    <w:rsid w:val="00BB698E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17EDF"/>
    <w:rsid w:val="00C23A5E"/>
    <w:rsid w:val="00C2689D"/>
    <w:rsid w:val="00C468BF"/>
    <w:rsid w:val="00C53E88"/>
    <w:rsid w:val="00C565DD"/>
    <w:rsid w:val="00C64A95"/>
    <w:rsid w:val="00C82B34"/>
    <w:rsid w:val="00C83F88"/>
    <w:rsid w:val="00C9531D"/>
    <w:rsid w:val="00C972ED"/>
    <w:rsid w:val="00C97729"/>
    <w:rsid w:val="00CA54F0"/>
    <w:rsid w:val="00CB008E"/>
    <w:rsid w:val="00CB0D95"/>
    <w:rsid w:val="00CC4011"/>
    <w:rsid w:val="00CD613C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6A25"/>
    <w:rsid w:val="00D47195"/>
    <w:rsid w:val="00D52286"/>
    <w:rsid w:val="00D52AB5"/>
    <w:rsid w:val="00D579F3"/>
    <w:rsid w:val="00D707B4"/>
    <w:rsid w:val="00D7309B"/>
    <w:rsid w:val="00D77C8B"/>
    <w:rsid w:val="00D8275B"/>
    <w:rsid w:val="00D83E17"/>
    <w:rsid w:val="00D84490"/>
    <w:rsid w:val="00D9005E"/>
    <w:rsid w:val="00D92C6A"/>
    <w:rsid w:val="00DA0B86"/>
    <w:rsid w:val="00DA7B55"/>
    <w:rsid w:val="00DB3E61"/>
    <w:rsid w:val="00DD43B3"/>
    <w:rsid w:val="00DE0F13"/>
    <w:rsid w:val="00DE30E2"/>
    <w:rsid w:val="00DF116B"/>
    <w:rsid w:val="00DF3D50"/>
    <w:rsid w:val="00E029F3"/>
    <w:rsid w:val="00E02C2C"/>
    <w:rsid w:val="00E0340C"/>
    <w:rsid w:val="00E1147E"/>
    <w:rsid w:val="00E132FB"/>
    <w:rsid w:val="00E146B4"/>
    <w:rsid w:val="00E3300C"/>
    <w:rsid w:val="00E42D7C"/>
    <w:rsid w:val="00E43C3D"/>
    <w:rsid w:val="00E526FC"/>
    <w:rsid w:val="00E550C0"/>
    <w:rsid w:val="00E61921"/>
    <w:rsid w:val="00E6460B"/>
    <w:rsid w:val="00E676C3"/>
    <w:rsid w:val="00E715CE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912"/>
    <w:rsid w:val="00EE7F32"/>
    <w:rsid w:val="00EF0493"/>
    <w:rsid w:val="00EF1787"/>
    <w:rsid w:val="00EF18FD"/>
    <w:rsid w:val="00EF5909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styleId="Revizija">
    <w:name w:val="Revision"/>
    <w:hidden/>
    <w:uiPriority w:val="99"/>
    <w:semiHidden/>
    <w:rsid w:val="002411D9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5329F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6" ma:contentTypeDescription="Ustvari nov dokument." ma:contentTypeScope="" ma:versionID="7e1eb2bcb650180c22b240a0f2b91b6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b10d0fa75cc18eca03004b838e0b0b7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92B4B5-8613-4BA8-94A3-279326B921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744F5590-2733-45C9-B950-CABF09352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3177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26</cp:revision>
  <cp:lastPrinted>2016-06-20T06:28:00Z</cp:lastPrinted>
  <dcterms:created xsi:type="dcterms:W3CDTF">2024-05-04T08:39:00Z</dcterms:created>
  <dcterms:modified xsi:type="dcterms:W3CDTF">2026-06-17T11:45:00Z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